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22BFF">
        <w:rPr>
          <w:rFonts w:cs="Arial"/>
          <w:b/>
          <w:caps/>
          <w:sz w:val="28"/>
          <w:szCs w:val="28"/>
        </w:rPr>
        <w:t>1</w:t>
      </w:r>
      <w:r w:rsidR="001003B5">
        <w:rPr>
          <w:rFonts w:cs="Arial"/>
          <w:b/>
          <w:caps/>
          <w:sz w:val="28"/>
          <w:szCs w:val="28"/>
        </w:rPr>
        <w:t>5</w:t>
      </w:r>
      <w:r w:rsidR="00234EBD">
        <w:rPr>
          <w:rFonts w:cs="Arial"/>
          <w:b/>
          <w:caps/>
          <w:sz w:val="28"/>
          <w:szCs w:val="28"/>
        </w:rPr>
        <w:t>93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B7775" w:rsidP="00A4550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Capina</w:t>
            </w:r>
            <w:r w:rsidR="00A4550A">
              <w:rPr>
                <w:rFonts w:cs="Arial"/>
                <w:sz w:val="20"/>
                <w:szCs w:val="20"/>
              </w:rPr>
              <w:t xml:space="preserve"> e</w:t>
            </w:r>
            <w:r>
              <w:rPr>
                <w:rFonts w:cs="Arial"/>
                <w:sz w:val="20"/>
                <w:szCs w:val="20"/>
              </w:rPr>
              <w:t xml:space="preserve"> limpeza e</w:t>
            </w:r>
            <w:r w:rsidR="00A4550A">
              <w:rPr>
                <w:rFonts w:cs="Arial"/>
                <w:sz w:val="20"/>
                <w:szCs w:val="20"/>
              </w:rPr>
              <w:t>m toda a extensão do Parque Califórnia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42203D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</w:t>
      </w:r>
      <w:r w:rsidR="001B649B">
        <w:rPr>
          <w:rFonts w:cs="Arial"/>
        </w:rPr>
        <w:t xml:space="preserve"> as</w:t>
      </w:r>
      <w:r w:rsidR="001C7A18">
        <w:rPr>
          <w:rFonts w:cs="Arial"/>
        </w:rPr>
        <w:t xml:space="preserve"> providências </w:t>
      </w:r>
      <w:r w:rsidR="00A4550A">
        <w:rPr>
          <w:rFonts w:cs="Arial"/>
        </w:rPr>
        <w:t>cabíveis</w:t>
      </w:r>
      <w:r w:rsidR="00A4550A" w:rsidRPr="00A4550A">
        <w:rPr>
          <w:rFonts w:cs="Arial"/>
        </w:rPr>
        <w:t xml:space="preserve"> para </w:t>
      </w:r>
      <w:r w:rsidR="00A4550A">
        <w:rPr>
          <w:rFonts w:cs="Arial"/>
        </w:rPr>
        <w:t>realiza</w:t>
      </w:r>
      <w:r w:rsidR="0036319D">
        <w:rPr>
          <w:rFonts w:cs="Arial"/>
        </w:rPr>
        <w:t>ção de</w:t>
      </w:r>
      <w:r w:rsidR="00A4550A" w:rsidRPr="00A4550A">
        <w:rPr>
          <w:rFonts w:cs="Arial"/>
        </w:rPr>
        <w:t xml:space="preserve"> capina e limpeza em toda </w:t>
      </w:r>
      <w:r w:rsidR="00875B64">
        <w:rPr>
          <w:rFonts w:cs="Arial"/>
        </w:rPr>
        <w:t xml:space="preserve">a </w:t>
      </w:r>
      <w:r w:rsidR="00A4550A" w:rsidRPr="00A4550A">
        <w:rPr>
          <w:rFonts w:cs="Arial"/>
        </w:rPr>
        <w:t>extensão do Parque Califórnia</w:t>
      </w:r>
      <w:r w:rsidR="008728A8">
        <w:rPr>
          <w:rFonts w:cs="Arial"/>
        </w:rPr>
        <w:t>.</w:t>
      </w:r>
    </w:p>
    <w:p w:rsidR="00C5782D" w:rsidRDefault="00D720CF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720CF">
        <w:rPr>
          <w:rFonts w:cs="Arial"/>
        </w:rPr>
        <w:t>Conforme relatos de munícipes, as calç</w:t>
      </w:r>
      <w:bookmarkStart w:id="0" w:name="_GoBack"/>
      <w:bookmarkEnd w:id="0"/>
      <w:r w:rsidRPr="00D720CF">
        <w:rPr>
          <w:rFonts w:cs="Arial"/>
        </w:rPr>
        <w:t>adas e canteiros estão tomados de mato alto, colaborando para o surgimento de insetos e animais peçonhentos</w:t>
      </w:r>
      <w:r w:rsidR="00A63C9B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5782D">
        <w:rPr>
          <w:rFonts w:cs="Arial"/>
        </w:rPr>
        <w:t>2</w:t>
      </w:r>
      <w:r w:rsidR="000D74F5">
        <w:rPr>
          <w:rFonts w:cs="Arial"/>
        </w:rPr>
        <w:t xml:space="preserve"> de </w:t>
      </w:r>
      <w:r w:rsidR="00D720CF">
        <w:rPr>
          <w:rFonts w:cs="Arial"/>
        </w:rPr>
        <w:t>junh</w:t>
      </w:r>
      <w:r w:rsidR="0045614C">
        <w:rPr>
          <w:rFonts w:cs="Arial"/>
        </w:rPr>
        <w:t>o</w:t>
      </w:r>
      <w:r w:rsidR="000D74F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5D429C" w:rsidRDefault="00584E86" w:rsidP="00584E86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584E86" w:rsidRPr="005D429C" w:rsidRDefault="00584E86" w:rsidP="00584E8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</w:p>
    <w:p w:rsidR="0066207E" w:rsidRDefault="00584E86" w:rsidP="0045614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66207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7BE" w:rsidRDefault="00D807BE">
      <w:r>
        <w:separator/>
      </w:r>
    </w:p>
  </w:endnote>
  <w:endnote w:type="continuationSeparator" w:id="0">
    <w:p w:rsidR="00D807BE" w:rsidRDefault="00D80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7BE" w:rsidRDefault="00D807BE">
      <w:r>
        <w:separator/>
      </w:r>
    </w:p>
  </w:footnote>
  <w:footnote w:type="continuationSeparator" w:id="0">
    <w:p w:rsidR="00D807BE" w:rsidRDefault="00D80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C6657">
      <w:rPr>
        <w:rFonts w:cs="Arial"/>
        <w:b/>
        <w:sz w:val="20"/>
        <w:szCs w:val="20"/>
        <w:u w:val="single"/>
      </w:rPr>
      <w:t>1</w:t>
    </w:r>
    <w:r w:rsidR="007E2A66">
      <w:rPr>
        <w:rFonts w:cs="Arial"/>
        <w:b/>
        <w:sz w:val="20"/>
        <w:szCs w:val="20"/>
        <w:u w:val="single"/>
      </w:rPr>
      <w:t>417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342349">
      <w:rPr>
        <w:rFonts w:cs="Arial"/>
        <w:b/>
        <w:sz w:val="20"/>
        <w:szCs w:val="20"/>
        <w:u w:val="single"/>
      </w:rPr>
      <w:t xml:space="preserve"> -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F293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F293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7C9E" w:rsidRDefault="00F67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0662"/>
    <w:rsid w:val="00012789"/>
    <w:rsid w:val="00014009"/>
    <w:rsid w:val="00022CD8"/>
    <w:rsid w:val="00024FD3"/>
    <w:rsid w:val="0002552B"/>
    <w:rsid w:val="00034A23"/>
    <w:rsid w:val="00043B26"/>
    <w:rsid w:val="00047EFF"/>
    <w:rsid w:val="00056288"/>
    <w:rsid w:val="0006425C"/>
    <w:rsid w:val="00075794"/>
    <w:rsid w:val="000866C7"/>
    <w:rsid w:val="00086F0A"/>
    <w:rsid w:val="000921C3"/>
    <w:rsid w:val="000943E1"/>
    <w:rsid w:val="00094490"/>
    <w:rsid w:val="000958D5"/>
    <w:rsid w:val="00097CAE"/>
    <w:rsid w:val="000C360E"/>
    <w:rsid w:val="000C5D2B"/>
    <w:rsid w:val="000D6D77"/>
    <w:rsid w:val="000D74F5"/>
    <w:rsid w:val="000E1192"/>
    <w:rsid w:val="000E4B8C"/>
    <w:rsid w:val="000F1C08"/>
    <w:rsid w:val="000F6251"/>
    <w:rsid w:val="001003B5"/>
    <w:rsid w:val="00103135"/>
    <w:rsid w:val="00105522"/>
    <w:rsid w:val="00116AC8"/>
    <w:rsid w:val="00122BFF"/>
    <w:rsid w:val="00140991"/>
    <w:rsid w:val="0014591F"/>
    <w:rsid w:val="00150EE2"/>
    <w:rsid w:val="001540CC"/>
    <w:rsid w:val="001564C9"/>
    <w:rsid w:val="00172E81"/>
    <w:rsid w:val="00174232"/>
    <w:rsid w:val="001772CE"/>
    <w:rsid w:val="00181CD2"/>
    <w:rsid w:val="001840AD"/>
    <w:rsid w:val="001868A9"/>
    <w:rsid w:val="001A09F2"/>
    <w:rsid w:val="001B0773"/>
    <w:rsid w:val="001B649B"/>
    <w:rsid w:val="001B6AF9"/>
    <w:rsid w:val="001C3E9C"/>
    <w:rsid w:val="001C48AC"/>
    <w:rsid w:val="001C7A18"/>
    <w:rsid w:val="001E01CA"/>
    <w:rsid w:val="001E183B"/>
    <w:rsid w:val="001F13C3"/>
    <w:rsid w:val="001F33CF"/>
    <w:rsid w:val="0020151E"/>
    <w:rsid w:val="00203D65"/>
    <w:rsid w:val="00204A6A"/>
    <w:rsid w:val="00204ED7"/>
    <w:rsid w:val="00212E2C"/>
    <w:rsid w:val="00215D43"/>
    <w:rsid w:val="00230859"/>
    <w:rsid w:val="00234EBD"/>
    <w:rsid w:val="00253C82"/>
    <w:rsid w:val="0025676E"/>
    <w:rsid w:val="00284653"/>
    <w:rsid w:val="00287DFD"/>
    <w:rsid w:val="002A63FE"/>
    <w:rsid w:val="002A7434"/>
    <w:rsid w:val="002B40CA"/>
    <w:rsid w:val="002C1100"/>
    <w:rsid w:val="002C4B2B"/>
    <w:rsid w:val="002C5C70"/>
    <w:rsid w:val="002D24ED"/>
    <w:rsid w:val="002D2F04"/>
    <w:rsid w:val="002D3D9E"/>
    <w:rsid w:val="002F02DB"/>
    <w:rsid w:val="002F11FD"/>
    <w:rsid w:val="002F2932"/>
    <w:rsid w:val="0030168E"/>
    <w:rsid w:val="003056C1"/>
    <w:rsid w:val="00310011"/>
    <w:rsid w:val="00311186"/>
    <w:rsid w:val="00317C1A"/>
    <w:rsid w:val="00323F0F"/>
    <w:rsid w:val="00331755"/>
    <w:rsid w:val="00342349"/>
    <w:rsid w:val="00347D5E"/>
    <w:rsid w:val="0036319D"/>
    <w:rsid w:val="003638CC"/>
    <w:rsid w:val="003719BE"/>
    <w:rsid w:val="003765B9"/>
    <w:rsid w:val="003770FF"/>
    <w:rsid w:val="00381797"/>
    <w:rsid w:val="003846C7"/>
    <w:rsid w:val="003848C4"/>
    <w:rsid w:val="00385370"/>
    <w:rsid w:val="00397FF3"/>
    <w:rsid w:val="003A77BE"/>
    <w:rsid w:val="003B3963"/>
    <w:rsid w:val="003B5A4A"/>
    <w:rsid w:val="003D7AA9"/>
    <w:rsid w:val="003E188F"/>
    <w:rsid w:val="003F427F"/>
    <w:rsid w:val="00406B4C"/>
    <w:rsid w:val="00412795"/>
    <w:rsid w:val="00417100"/>
    <w:rsid w:val="0042203D"/>
    <w:rsid w:val="0043610D"/>
    <w:rsid w:val="00436B1E"/>
    <w:rsid w:val="00451BDA"/>
    <w:rsid w:val="0045614C"/>
    <w:rsid w:val="004566AD"/>
    <w:rsid w:val="004574EE"/>
    <w:rsid w:val="0048402E"/>
    <w:rsid w:val="004846B1"/>
    <w:rsid w:val="00487D64"/>
    <w:rsid w:val="00493115"/>
    <w:rsid w:val="004A16DD"/>
    <w:rsid w:val="004B16D7"/>
    <w:rsid w:val="004B69C5"/>
    <w:rsid w:val="004B7775"/>
    <w:rsid w:val="004C2C30"/>
    <w:rsid w:val="004C6C78"/>
    <w:rsid w:val="004D32C5"/>
    <w:rsid w:val="004E06ED"/>
    <w:rsid w:val="004E46DA"/>
    <w:rsid w:val="004E60A1"/>
    <w:rsid w:val="004F05AE"/>
    <w:rsid w:val="004F39E9"/>
    <w:rsid w:val="004F690D"/>
    <w:rsid w:val="004F6A11"/>
    <w:rsid w:val="00505357"/>
    <w:rsid w:val="00505FD8"/>
    <w:rsid w:val="005119A8"/>
    <w:rsid w:val="0051367E"/>
    <w:rsid w:val="0051495C"/>
    <w:rsid w:val="00524669"/>
    <w:rsid w:val="00533862"/>
    <w:rsid w:val="00540B1F"/>
    <w:rsid w:val="00564368"/>
    <w:rsid w:val="0056473F"/>
    <w:rsid w:val="00570D8A"/>
    <w:rsid w:val="005774FC"/>
    <w:rsid w:val="0058109A"/>
    <w:rsid w:val="005846A3"/>
    <w:rsid w:val="00584E86"/>
    <w:rsid w:val="005868AE"/>
    <w:rsid w:val="005A01D0"/>
    <w:rsid w:val="005A03FA"/>
    <w:rsid w:val="005A5305"/>
    <w:rsid w:val="005B3D21"/>
    <w:rsid w:val="005C3938"/>
    <w:rsid w:val="005C6657"/>
    <w:rsid w:val="005D5519"/>
    <w:rsid w:val="005D702D"/>
    <w:rsid w:val="005E138D"/>
    <w:rsid w:val="005E2769"/>
    <w:rsid w:val="00600342"/>
    <w:rsid w:val="006041AC"/>
    <w:rsid w:val="006165FD"/>
    <w:rsid w:val="00624472"/>
    <w:rsid w:val="00630874"/>
    <w:rsid w:val="00635F7E"/>
    <w:rsid w:val="0063780F"/>
    <w:rsid w:val="006426AE"/>
    <w:rsid w:val="00651B00"/>
    <w:rsid w:val="00652057"/>
    <w:rsid w:val="0066207E"/>
    <w:rsid w:val="006716CD"/>
    <w:rsid w:val="00674F7D"/>
    <w:rsid w:val="00681021"/>
    <w:rsid w:val="00682E6E"/>
    <w:rsid w:val="00690D1E"/>
    <w:rsid w:val="00691975"/>
    <w:rsid w:val="00691CF5"/>
    <w:rsid w:val="0069312F"/>
    <w:rsid w:val="00693521"/>
    <w:rsid w:val="00693707"/>
    <w:rsid w:val="00694D41"/>
    <w:rsid w:val="006A370D"/>
    <w:rsid w:val="006B0B8E"/>
    <w:rsid w:val="006B7B64"/>
    <w:rsid w:val="006C24BD"/>
    <w:rsid w:val="006C59BC"/>
    <w:rsid w:val="006D6F7D"/>
    <w:rsid w:val="006E4292"/>
    <w:rsid w:val="006E6581"/>
    <w:rsid w:val="006E79D0"/>
    <w:rsid w:val="006E7E66"/>
    <w:rsid w:val="006F121D"/>
    <w:rsid w:val="006F21EE"/>
    <w:rsid w:val="006F4E64"/>
    <w:rsid w:val="006F7B0A"/>
    <w:rsid w:val="00711DA0"/>
    <w:rsid w:val="00715F74"/>
    <w:rsid w:val="00725205"/>
    <w:rsid w:val="00725E66"/>
    <w:rsid w:val="007274B8"/>
    <w:rsid w:val="00727CDB"/>
    <w:rsid w:val="0073407F"/>
    <w:rsid w:val="007372D1"/>
    <w:rsid w:val="007457BB"/>
    <w:rsid w:val="00747024"/>
    <w:rsid w:val="00755DA9"/>
    <w:rsid w:val="00760B49"/>
    <w:rsid w:val="00773805"/>
    <w:rsid w:val="00775A1B"/>
    <w:rsid w:val="0078021D"/>
    <w:rsid w:val="007838DC"/>
    <w:rsid w:val="00790509"/>
    <w:rsid w:val="00790911"/>
    <w:rsid w:val="00795A75"/>
    <w:rsid w:val="007C6188"/>
    <w:rsid w:val="007D2A84"/>
    <w:rsid w:val="007D39FD"/>
    <w:rsid w:val="007D728C"/>
    <w:rsid w:val="007E2A66"/>
    <w:rsid w:val="007E3F69"/>
    <w:rsid w:val="007E45E6"/>
    <w:rsid w:val="007F75CA"/>
    <w:rsid w:val="0080197E"/>
    <w:rsid w:val="00804F23"/>
    <w:rsid w:val="00810024"/>
    <w:rsid w:val="00820C13"/>
    <w:rsid w:val="00833E7C"/>
    <w:rsid w:val="00843767"/>
    <w:rsid w:val="008474F2"/>
    <w:rsid w:val="0085126C"/>
    <w:rsid w:val="008549AF"/>
    <w:rsid w:val="008578F3"/>
    <w:rsid w:val="00870972"/>
    <w:rsid w:val="008728A8"/>
    <w:rsid w:val="00875B64"/>
    <w:rsid w:val="00876902"/>
    <w:rsid w:val="00877E50"/>
    <w:rsid w:val="00881A74"/>
    <w:rsid w:val="00883CBE"/>
    <w:rsid w:val="008909A4"/>
    <w:rsid w:val="008A0BA0"/>
    <w:rsid w:val="008A0EB2"/>
    <w:rsid w:val="008C33AB"/>
    <w:rsid w:val="008C72B7"/>
    <w:rsid w:val="008D0699"/>
    <w:rsid w:val="008F1E6B"/>
    <w:rsid w:val="008F7625"/>
    <w:rsid w:val="00922964"/>
    <w:rsid w:val="009561DE"/>
    <w:rsid w:val="009579A2"/>
    <w:rsid w:val="009768E6"/>
    <w:rsid w:val="009A2ABD"/>
    <w:rsid w:val="009B207E"/>
    <w:rsid w:val="009B32F8"/>
    <w:rsid w:val="009C6F58"/>
    <w:rsid w:val="009D0F6E"/>
    <w:rsid w:val="009D50D4"/>
    <w:rsid w:val="009D512F"/>
    <w:rsid w:val="009D6EE6"/>
    <w:rsid w:val="009E1F05"/>
    <w:rsid w:val="009E5B5D"/>
    <w:rsid w:val="009E6B3F"/>
    <w:rsid w:val="00A21A8C"/>
    <w:rsid w:val="00A349F1"/>
    <w:rsid w:val="00A4550A"/>
    <w:rsid w:val="00A46B01"/>
    <w:rsid w:val="00A63C9B"/>
    <w:rsid w:val="00A844CE"/>
    <w:rsid w:val="00A92CB9"/>
    <w:rsid w:val="00AA6FC7"/>
    <w:rsid w:val="00AC24F9"/>
    <w:rsid w:val="00AC712C"/>
    <w:rsid w:val="00AD3733"/>
    <w:rsid w:val="00AD6B47"/>
    <w:rsid w:val="00AE43F9"/>
    <w:rsid w:val="00AE447C"/>
    <w:rsid w:val="00B05CE8"/>
    <w:rsid w:val="00B06B4B"/>
    <w:rsid w:val="00B10E9F"/>
    <w:rsid w:val="00B16C72"/>
    <w:rsid w:val="00B217B8"/>
    <w:rsid w:val="00B34959"/>
    <w:rsid w:val="00B43490"/>
    <w:rsid w:val="00B52AB1"/>
    <w:rsid w:val="00B52D0D"/>
    <w:rsid w:val="00B57E0F"/>
    <w:rsid w:val="00B6426A"/>
    <w:rsid w:val="00B64E11"/>
    <w:rsid w:val="00B67EB4"/>
    <w:rsid w:val="00B74257"/>
    <w:rsid w:val="00B75CEF"/>
    <w:rsid w:val="00BA1565"/>
    <w:rsid w:val="00BB0AB4"/>
    <w:rsid w:val="00BB3F3E"/>
    <w:rsid w:val="00BC123C"/>
    <w:rsid w:val="00BC1543"/>
    <w:rsid w:val="00BC44DF"/>
    <w:rsid w:val="00BC58F1"/>
    <w:rsid w:val="00BD1F36"/>
    <w:rsid w:val="00BD3C47"/>
    <w:rsid w:val="00BE1B39"/>
    <w:rsid w:val="00BF791A"/>
    <w:rsid w:val="00C06926"/>
    <w:rsid w:val="00C06BEA"/>
    <w:rsid w:val="00C15545"/>
    <w:rsid w:val="00C36E68"/>
    <w:rsid w:val="00C41159"/>
    <w:rsid w:val="00C42806"/>
    <w:rsid w:val="00C44D39"/>
    <w:rsid w:val="00C45509"/>
    <w:rsid w:val="00C4757C"/>
    <w:rsid w:val="00C5782D"/>
    <w:rsid w:val="00C7080A"/>
    <w:rsid w:val="00C7096C"/>
    <w:rsid w:val="00C71EDF"/>
    <w:rsid w:val="00C75039"/>
    <w:rsid w:val="00C76263"/>
    <w:rsid w:val="00C94949"/>
    <w:rsid w:val="00CA3DE1"/>
    <w:rsid w:val="00CA759E"/>
    <w:rsid w:val="00CB2BAB"/>
    <w:rsid w:val="00CB45A8"/>
    <w:rsid w:val="00CC067E"/>
    <w:rsid w:val="00CC1F30"/>
    <w:rsid w:val="00CD06BD"/>
    <w:rsid w:val="00CD447B"/>
    <w:rsid w:val="00CE750E"/>
    <w:rsid w:val="00CF31DE"/>
    <w:rsid w:val="00D02CDE"/>
    <w:rsid w:val="00D14EB1"/>
    <w:rsid w:val="00D16CA1"/>
    <w:rsid w:val="00D2072E"/>
    <w:rsid w:val="00D233C7"/>
    <w:rsid w:val="00D33E34"/>
    <w:rsid w:val="00D507D5"/>
    <w:rsid w:val="00D5430F"/>
    <w:rsid w:val="00D564F1"/>
    <w:rsid w:val="00D627F3"/>
    <w:rsid w:val="00D67AC4"/>
    <w:rsid w:val="00D720CF"/>
    <w:rsid w:val="00D807BE"/>
    <w:rsid w:val="00D8365B"/>
    <w:rsid w:val="00DA186C"/>
    <w:rsid w:val="00DB23E5"/>
    <w:rsid w:val="00DB48F6"/>
    <w:rsid w:val="00DD024E"/>
    <w:rsid w:val="00DD5C1F"/>
    <w:rsid w:val="00DD7D6D"/>
    <w:rsid w:val="00DE209F"/>
    <w:rsid w:val="00DE23A3"/>
    <w:rsid w:val="00DE288B"/>
    <w:rsid w:val="00DE39AB"/>
    <w:rsid w:val="00DE50DD"/>
    <w:rsid w:val="00DE62CF"/>
    <w:rsid w:val="00DF3122"/>
    <w:rsid w:val="00E0249F"/>
    <w:rsid w:val="00E06BF7"/>
    <w:rsid w:val="00E07978"/>
    <w:rsid w:val="00E11F92"/>
    <w:rsid w:val="00E14F37"/>
    <w:rsid w:val="00E20096"/>
    <w:rsid w:val="00E21B52"/>
    <w:rsid w:val="00E231D8"/>
    <w:rsid w:val="00E23349"/>
    <w:rsid w:val="00E3022D"/>
    <w:rsid w:val="00E37F46"/>
    <w:rsid w:val="00E51448"/>
    <w:rsid w:val="00E527D0"/>
    <w:rsid w:val="00E60781"/>
    <w:rsid w:val="00E66CFD"/>
    <w:rsid w:val="00E721EC"/>
    <w:rsid w:val="00E86C30"/>
    <w:rsid w:val="00E90791"/>
    <w:rsid w:val="00E90C30"/>
    <w:rsid w:val="00EB04D6"/>
    <w:rsid w:val="00EC4F8C"/>
    <w:rsid w:val="00ED0C83"/>
    <w:rsid w:val="00ED2065"/>
    <w:rsid w:val="00ED48C2"/>
    <w:rsid w:val="00ED4D34"/>
    <w:rsid w:val="00F16F74"/>
    <w:rsid w:val="00F20E25"/>
    <w:rsid w:val="00F22FC9"/>
    <w:rsid w:val="00F27895"/>
    <w:rsid w:val="00F3680C"/>
    <w:rsid w:val="00F420E5"/>
    <w:rsid w:val="00F5150F"/>
    <w:rsid w:val="00F61A60"/>
    <w:rsid w:val="00F65C85"/>
    <w:rsid w:val="00F67C9E"/>
    <w:rsid w:val="00F707A7"/>
    <w:rsid w:val="00F73DA3"/>
    <w:rsid w:val="00FA09E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F5788-D8BA-4D34-9A91-A8E73736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1</Pages>
  <Words>94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7</cp:revision>
  <cp:lastPrinted>2020-03-16T12:28:00Z</cp:lastPrinted>
  <dcterms:created xsi:type="dcterms:W3CDTF">2021-05-31T17:43:00Z</dcterms:created>
  <dcterms:modified xsi:type="dcterms:W3CDTF">2021-05-31T17:47:00Z</dcterms:modified>
</cp:coreProperties>
</file>